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81AD6" w14:textId="77777777" w:rsidR="004266C9" w:rsidRDefault="004266C9" w:rsidP="0042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SWAFFHAM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30BA6CF1" w14:textId="77777777" w:rsidR="004266C9" w:rsidRDefault="004266C9" w:rsidP="004266C9">
      <w:pPr>
        <w:pStyle w:val="NoSpacing"/>
        <w:tabs>
          <w:tab w:val="left" w:pos="88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AF23449" w14:textId="77777777" w:rsidR="004266C9" w:rsidRDefault="004266C9" w:rsidP="004266C9">
      <w:pPr>
        <w:pStyle w:val="NoSpacing"/>
        <w:tabs>
          <w:tab w:val="left" w:pos="888"/>
        </w:tabs>
        <w:rPr>
          <w:rFonts w:cs="Times New Roman"/>
          <w:szCs w:val="24"/>
        </w:rPr>
      </w:pPr>
    </w:p>
    <w:p w14:paraId="38CCD373" w14:textId="77777777" w:rsidR="004266C9" w:rsidRDefault="004266C9" w:rsidP="004266C9">
      <w:pPr>
        <w:pStyle w:val="NoSpacing"/>
        <w:tabs>
          <w:tab w:val="left" w:pos="888"/>
        </w:tabs>
        <w:rPr>
          <w:rFonts w:cs="Times New Roman"/>
          <w:szCs w:val="24"/>
        </w:rPr>
      </w:pPr>
    </w:p>
    <w:p w14:paraId="24D8B13B" w14:textId="77777777" w:rsidR="004266C9" w:rsidRDefault="004266C9" w:rsidP="004266C9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took on an apprentice, William Green(q.v.).</w:t>
      </w:r>
    </w:p>
    <w:p w14:paraId="2813DEBB" w14:textId="77777777" w:rsidR="004266C9" w:rsidRDefault="004266C9" w:rsidP="0042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D78E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1D546B8D" w14:textId="77777777" w:rsidR="004266C9" w:rsidRDefault="004266C9" w:rsidP="004266C9">
      <w:pPr>
        <w:pStyle w:val="NoSpacing"/>
        <w:rPr>
          <w:rFonts w:cs="Times New Roman"/>
          <w:szCs w:val="24"/>
        </w:rPr>
      </w:pPr>
    </w:p>
    <w:p w14:paraId="4AAEBBDE" w14:textId="77777777" w:rsidR="004266C9" w:rsidRDefault="004266C9" w:rsidP="004266C9">
      <w:pPr>
        <w:pStyle w:val="NoSpacing"/>
        <w:rPr>
          <w:rFonts w:cs="Times New Roman"/>
          <w:szCs w:val="24"/>
        </w:rPr>
      </w:pPr>
    </w:p>
    <w:p w14:paraId="2C69FD9B" w14:textId="77777777" w:rsidR="004266C9" w:rsidRDefault="004266C9" w:rsidP="0042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2024</w:t>
      </w:r>
    </w:p>
    <w:p w14:paraId="37F5B5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F7202" w14:textId="77777777" w:rsidR="004266C9" w:rsidRDefault="004266C9" w:rsidP="009139A6">
      <w:r>
        <w:separator/>
      </w:r>
    </w:p>
  </w:endnote>
  <w:endnote w:type="continuationSeparator" w:id="0">
    <w:p w14:paraId="7C43C180" w14:textId="77777777" w:rsidR="004266C9" w:rsidRDefault="004266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53A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0B0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6EE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0C5B9" w14:textId="77777777" w:rsidR="004266C9" w:rsidRDefault="004266C9" w:rsidP="009139A6">
      <w:r>
        <w:separator/>
      </w:r>
    </w:p>
  </w:footnote>
  <w:footnote w:type="continuationSeparator" w:id="0">
    <w:p w14:paraId="70E2C7DE" w14:textId="77777777" w:rsidR="004266C9" w:rsidRDefault="004266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2C2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EEB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3C7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C9"/>
    <w:rsid w:val="000666E0"/>
    <w:rsid w:val="002510B7"/>
    <w:rsid w:val="00270799"/>
    <w:rsid w:val="004266C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FAC8B"/>
  <w15:chartTrackingRefBased/>
  <w15:docId w15:val="{CBB4B468-7D5A-4B3F-B26F-CF60E61B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266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2024-05-25T20:11:00Z</dcterms:created>
  <dcterms:modified xsi:type="dcterms:W3CDTF">2024-05-25T20:11:00Z</dcterms:modified>
</cp:coreProperties>
</file>